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E9DA4" w14:textId="2F1B1FBB"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Approved by</w:t>
      </w:r>
    </w:p>
    <w:p w14:paraId="20429165" w14:textId="0EBE15CD"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 xml:space="preserve">Protocol N1 of </w:t>
      </w:r>
      <w:r w:rsidR="00CC4C06">
        <w:rPr>
          <w:rFonts w:ascii="GHEA Grapalat" w:eastAsia="GHEA Grapalat" w:hAnsi="GHEA Grapalat" w:cs="GHEA Grapalat"/>
          <w:bCs/>
          <w:i/>
          <w:sz w:val="20"/>
          <w:szCs w:val="20"/>
        </w:rPr>
        <w:t>9</w:t>
      </w:r>
      <w:bookmarkStart w:id="0" w:name="_GoBack"/>
      <w:bookmarkEnd w:id="0"/>
      <w:r w:rsidR="003D15FF">
        <w:rPr>
          <w:rFonts w:ascii="GHEA Grapalat" w:eastAsia="GHEA Grapalat" w:hAnsi="GHEA Grapalat" w:cs="GHEA Grapalat"/>
          <w:bCs/>
          <w:i/>
          <w:sz w:val="20"/>
          <w:szCs w:val="20"/>
        </w:rPr>
        <w:t>.10</w:t>
      </w:r>
      <w:r w:rsidR="008035F7">
        <w:rPr>
          <w:rFonts w:ascii="GHEA Grapalat" w:eastAsia="GHEA Grapalat" w:hAnsi="GHEA Grapalat" w:cs="GHEA Grapalat"/>
          <w:bCs/>
          <w:i/>
          <w:sz w:val="20"/>
          <w:szCs w:val="20"/>
        </w:rPr>
        <w:t>.2025</w:t>
      </w:r>
      <w:r w:rsidR="00D20932" w:rsidRPr="00AB73C4">
        <w:rPr>
          <w:rFonts w:ascii="GHEA Grapalat" w:eastAsia="Calibri" w:hAnsi="GHEA Grapalat"/>
          <w:i/>
          <w:sz w:val="20"/>
          <w:szCs w:val="20"/>
          <w:lang w:val="hy-AM"/>
        </w:rPr>
        <w:t xml:space="preserve"> </w:t>
      </w:r>
      <w:r w:rsidRPr="00AB73C4">
        <w:rPr>
          <w:rFonts w:ascii="GHEA Grapalat" w:eastAsia="Calibri" w:hAnsi="GHEA Grapalat"/>
          <w:i/>
          <w:sz w:val="20"/>
          <w:szCs w:val="20"/>
        </w:rPr>
        <w:t xml:space="preserve">of the </w:t>
      </w:r>
    </w:p>
    <w:p w14:paraId="34D089FD" w14:textId="77777777"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Procurement Evaluation Committee</w:t>
      </w:r>
    </w:p>
    <w:p w14:paraId="3F4A6E86" w14:textId="4BBF73F2" w:rsidR="005C7C4A" w:rsidRPr="00AB73C4" w:rsidRDefault="005C7C4A" w:rsidP="005C7C4A">
      <w:pPr>
        <w:spacing w:after="0" w:line="240" w:lineRule="auto"/>
        <w:ind w:left="283"/>
        <w:jc w:val="right"/>
        <w:rPr>
          <w:rFonts w:ascii="GHEA Grapalat" w:eastAsia="Calibri" w:hAnsi="GHEA Grapalat"/>
          <w:i/>
          <w:sz w:val="20"/>
          <w:szCs w:val="20"/>
          <w:lang w:val="hy-AM"/>
        </w:rPr>
      </w:pPr>
      <w:r w:rsidRPr="00AB73C4">
        <w:rPr>
          <w:rFonts w:ascii="GHEA Grapalat" w:eastAsia="Calibri" w:hAnsi="GHEA Grapalat"/>
          <w:i/>
          <w:sz w:val="20"/>
          <w:szCs w:val="20"/>
        </w:rPr>
        <w:t xml:space="preserve"> with the code </w:t>
      </w:r>
      <w:r w:rsidR="003D15FF">
        <w:rPr>
          <w:rFonts w:ascii="GHEA Grapalat" w:eastAsia="Calibri" w:hAnsi="GHEA Grapalat"/>
          <w:i/>
          <w:sz w:val="20"/>
          <w:szCs w:val="20"/>
        </w:rPr>
        <w:t>ՀՀԱՆՇՕԾ-ԳՀԱՊՁԲ-2025/26</w:t>
      </w:r>
    </w:p>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2F7AF019" w:rsidR="00AD5953"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CC4C06">
        <w:rPr>
          <w:rFonts w:ascii="GHEA Grapalat" w:eastAsia="GHEA Grapalat" w:hAnsi="GHEA Grapalat" w:cs="GHEA Grapalat"/>
          <w:bCs/>
          <w:sz w:val="20"/>
          <w:szCs w:val="20"/>
        </w:rPr>
        <w:t>9</w:t>
      </w:r>
      <w:r w:rsidR="003D15FF">
        <w:rPr>
          <w:rFonts w:ascii="GHEA Grapalat" w:eastAsia="GHEA Grapalat" w:hAnsi="GHEA Grapalat" w:cs="GHEA Grapalat"/>
          <w:bCs/>
          <w:sz w:val="20"/>
          <w:szCs w:val="20"/>
        </w:rPr>
        <w:t>.</w:t>
      </w:r>
      <w:r w:rsidR="003D15FF" w:rsidRPr="003D15FF">
        <w:rPr>
          <w:rFonts w:ascii="GHEA Grapalat" w:eastAsia="GHEA Grapalat" w:hAnsi="GHEA Grapalat" w:cs="GHEA Grapalat"/>
          <w:bCs/>
          <w:sz w:val="20"/>
          <w:szCs w:val="20"/>
        </w:rPr>
        <w:t>10</w:t>
      </w:r>
      <w:r w:rsidR="008035F7">
        <w:rPr>
          <w:rFonts w:ascii="GHEA Grapalat" w:eastAsia="GHEA Grapalat" w:hAnsi="GHEA Grapalat" w:cs="GHEA Grapalat"/>
          <w:bCs/>
          <w:sz w:val="20"/>
          <w:szCs w:val="20"/>
        </w:rPr>
        <w:t>.2025</w:t>
      </w:r>
    </w:p>
    <w:p w14:paraId="314CC04D" w14:textId="3ED156A5" w:rsidR="005C7C4A" w:rsidRPr="00CC4C06"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3D15FF">
        <w:rPr>
          <w:rFonts w:ascii="GHEA Grapalat" w:eastAsia="Calibri" w:hAnsi="GHEA Grapalat"/>
          <w:i/>
          <w:sz w:val="20"/>
          <w:szCs w:val="20"/>
        </w:rPr>
        <w:t>ՀՀԱՆՇՕԾ-ԳՀԱՊՁԲ</w:t>
      </w:r>
      <w:r w:rsidR="00CC4C06">
        <w:rPr>
          <w:rFonts w:ascii="GHEA Grapalat" w:eastAsia="Calibri" w:hAnsi="GHEA Grapalat"/>
          <w:i/>
          <w:sz w:val="20"/>
          <w:szCs w:val="20"/>
        </w:rPr>
        <w:t>-2025/2</w:t>
      </w:r>
      <w:r w:rsidR="00CC4C06" w:rsidRPr="00CC4C06">
        <w:rPr>
          <w:rFonts w:ascii="GHEA Grapalat" w:eastAsia="Calibri" w:hAnsi="GHEA Grapalat"/>
          <w:i/>
          <w:sz w:val="20"/>
          <w:szCs w:val="20"/>
        </w:rPr>
        <w:t>7</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7E951E66"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946983">
        <w:rPr>
          <w:rFonts w:ascii="GHEA Grapalat" w:eastAsia="Calibri" w:hAnsi="GHEA Grapalat"/>
        </w:rPr>
        <w:t>1</w:t>
      </w:r>
      <w:r w:rsidR="003D15FF">
        <w:rPr>
          <w:rFonts w:ascii="GHEA Grapalat" w:eastAsia="Calibri" w:hAnsi="GHEA Grapalat"/>
          <w:lang w:val="hy-AM"/>
        </w:rPr>
        <w:t>2</w:t>
      </w:r>
      <w:r w:rsidR="00CC4C06">
        <w:rPr>
          <w:rFonts w:ascii="GHEA Grapalat" w:eastAsia="Calibri" w:hAnsi="GHEA Grapalat"/>
        </w:rPr>
        <w:t>:15</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3740BA2A"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5229">
        <w:rPr>
          <w:rFonts w:ascii="GHEA Grapalat" w:eastAsia="GHEA Grapalat" w:hAnsi="GHEA Grapalat" w:cs="GHEA Grapalat"/>
          <w:iCs/>
        </w:rPr>
        <w:t>11</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3D15FF">
        <w:rPr>
          <w:rFonts w:ascii="GHEA Grapalat" w:eastAsia="Calibri" w:hAnsi="GHEA Grapalat"/>
        </w:rPr>
        <w:t>12</w:t>
      </w:r>
      <w:r w:rsidR="00CC4C06">
        <w:rPr>
          <w:rFonts w:ascii="GHEA Grapalat" w:eastAsia="Calibri" w:hAnsi="GHEA Grapalat"/>
        </w:rPr>
        <w:t>:15</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lastRenderedPageBreak/>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A8C1" w14:textId="77777777" w:rsidR="004573A1" w:rsidRDefault="004573A1" w:rsidP="00D45945">
      <w:pPr>
        <w:spacing w:after="0" w:line="240" w:lineRule="auto"/>
      </w:pPr>
      <w:r>
        <w:separator/>
      </w:r>
    </w:p>
  </w:endnote>
  <w:endnote w:type="continuationSeparator" w:id="0">
    <w:p w14:paraId="7E3D8DCA" w14:textId="77777777" w:rsidR="004573A1" w:rsidRDefault="004573A1"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altName w:val="Leelawadee UI"/>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440A9" w14:textId="77777777" w:rsidR="004573A1" w:rsidRDefault="004573A1" w:rsidP="00D45945">
      <w:pPr>
        <w:spacing w:after="0" w:line="240" w:lineRule="auto"/>
      </w:pPr>
      <w:r>
        <w:separator/>
      </w:r>
    </w:p>
  </w:footnote>
  <w:footnote w:type="continuationSeparator" w:id="0">
    <w:p w14:paraId="1209CD0E" w14:textId="77777777" w:rsidR="004573A1" w:rsidRDefault="004573A1"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40AC9"/>
    <w:rsid w:val="00043A01"/>
    <w:rsid w:val="00051B61"/>
    <w:rsid w:val="0005427F"/>
    <w:rsid w:val="00073811"/>
    <w:rsid w:val="00083BAA"/>
    <w:rsid w:val="00091948"/>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6577"/>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D15FF"/>
    <w:rsid w:val="003E24DF"/>
    <w:rsid w:val="003E76CF"/>
    <w:rsid w:val="00410701"/>
    <w:rsid w:val="00416C3F"/>
    <w:rsid w:val="0042174A"/>
    <w:rsid w:val="00421A36"/>
    <w:rsid w:val="00422A80"/>
    <w:rsid w:val="00425869"/>
    <w:rsid w:val="00431147"/>
    <w:rsid w:val="00454CEC"/>
    <w:rsid w:val="004573A1"/>
    <w:rsid w:val="0045749F"/>
    <w:rsid w:val="004746B0"/>
    <w:rsid w:val="004752B5"/>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D6904"/>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3C54"/>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46983"/>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55F21"/>
    <w:rsid w:val="00C664CF"/>
    <w:rsid w:val="00C665CF"/>
    <w:rsid w:val="00C6762F"/>
    <w:rsid w:val="00C70786"/>
    <w:rsid w:val="00C70B15"/>
    <w:rsid w:val="00C75778"/>
    <w:rsid w:val="00C7640F"/>
    <w:rsid w:val="00C80B4F"/>
    <w:rsid w:val="00C8222A"/>
    <w:rsid w:val="00C97CAD"/>
    <w:rsid w:val="00CA3E9B"/>
    <w:rsid w:val="00CB3E7A"/>
    <w:rsid w:val="00CC4C06"/>
    <w:rsid w:val="00CC550A"/>
    <w:rsid w:val="00CD4459"/>
    <w:rsid w:val="00CE3B23"/>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59B"/>
    <w:rsid w:val="00F924AD"/>
    <w:rsid w:val="00FA4057"/>
    <w:rsid w:val="00FA5554"/>
    <w:rsid w:val="00FC1D76"/>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7DE9FF58-5BB2-4CCC-99F5-5107B4E1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2</Pages>
  <Words>491</Words>
  <Characters>2801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