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41F85418" w:rsidR="00AD5953" w:rsidRPr="00C121D0"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C121D0" w:rsidRPr="00C121D0">
        <w:rPr>
          <w:rFonts w:ascii="GHEA Grapalat" w:eastAsia="GHEA Grapalat" w:hAnsi="GHEA Grapalat" w:cs="GHEA Grapalat"/>
          <w:bCs/>
          <w:sz w:val="20"/>
          <w:szCs w:val="20"/>
        </w:rPr>
        <w:t>17.01.2026</w:t>
      </w:r>
    </w:p>
    <w:p w14:paraId="314CC04D" w14:textId="49567728"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EA4886">
        <w:rPr>
          <w:rFonts w:ascii="GHEA Grapalat" w:hAnsi="GHEA Grapalat"/>
          <w:lang w:val="af-ZA"/>
        </w:rPr>
        <w:t>ՀՀԱՆՇՕԾ-ԳՀԾՁԲ</w:t>
      </w:r>
      <w:r w:rsidR="00C121D0">
        <w:rPr>
          <w:rFonts w:ascii="GHEA Grapalat" w:hAnsi="GHEA Grapalat"/>
          <w:lang w:val="af-ZA"/>
        </w:rPr>
        <w:t>-2026/30</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FAA7359"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4C06D9">
        <w:rPr>
          <w:rFonts w:ascii="GHEA Grapalat" w:eastAsia="Calibri" w:hAnsi="GHEA Grapalat"/>
        </w:rPr>
        <w:t>11:15</w:t>
      </w:r>
      <w:r w:rsidR="008C51F4">
        <w:rPr>
          <w:rFonts w:ascii="GHEA Grapalat" w:eastAsia="Calibri" w:hAnsi="GHEA Grapalat"/>
        </w:rPr>
        <w:t xml:space="preserve"> </w:t>
      </w:r>
      <w:r w:rsidRPr="00AB73C4">
        <w:rPr>
          <w:rFonts w:ascii="GHEA Grapalat" w:eastAsia="Calibri" w:hAnsi="GHEA Grapalat"/>
        </w:rPr>
        <w:t xml:space="preserve">p.m. on the </w:t>
      </w:r>
      <w:r w:rsidR="00C121D0">
        <w:rPr>
          <w:rFonts w:ascii="GHEA Grapalat" w:eastAsia="Calibri" w:hAnsi="GHEA Grapalat"/>
        </w:rPr>
        <w:t>7</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547998E1"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C121D0">
        <w:rPr>
          <w:rFonts w:ascii="GHEA Grapalat" w:eastAsia="GHEA Grapalat" w:hAnsi="GHEA Grapalat" w:cs="GHEA Grapalat"/>
          <w:iCs/>
        </w:rPr>
        <w:t>7</w:t>
      </w:r>
      <w:bookmarkStart w:id="0" w:name="_GoBack"/>
      <w:bookmarkEnd w:id="0"/>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4C06D9">
        <w:rPr>
          <w:rFonts w:ascii="GHEA Grapalat" w:eastAsia="Calibri" w:hAnsi="GHEA Grapalat"/>
        </w:rPr>
        <w:t>11:15</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93A04" w14:textId="77777777" w:rsidR="00FD0B1B" w:rsidRDefault="00FD0B1B" w:rsidP="00D45945">
      <w:pPr>
        <w:spacing w:after="0" w:line="240" w:lineRule="auto"/>
      </w:pPr>
      <w:r>
        <w:separator/>
      </w:r>
    </w:p>
  </w:endnote>
  <w:endnote w:type="continuationSeparator" w:id="0">
    <w:p w14:paraId="0EA9D3E9" w14:textId="77777777" w:rsidR="00FD0B1B" w:rsidRDefault="00FD0B1B"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AC398" w14:textId="77777777" w:rsidR="00FD0B1B" w:rsidRDefault="00FD0B1B" w:rsidP="00D45945">
      <w:pPr>
        <w:spacing w:after="0" w:line="240" w:lineRule="auto"/>
      </w:pPr>
      <w:r>
        <w:separator/>
      </w:r>
    </w:p>
  </w:footnote>
  <w:footnote w:type="continuationSeparator" w:id="0">
    <w:p w14:paraId="272D88F0" w14:textId="77777777" w:rsidR="00FD0B1B" w:rsidRDefault="00FD0B1B"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3664A"/>
    <w:rsid w:val="00040AC9"/>
    <w:rsid w:val="00043A01"/>
    <w:rsid w:val="00051B61"/>
    <w:rsid w:val="0005427F"/>
    <w:rsid w:val="00054DBC"/>
    <w:rsid w:val="00073811"/>
    <w:rsid w:val="00083BAA"/>
    <w:rsid w:val="00091948"/>
    <w:rsid w:val="00092A55"/>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5A9D"/>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3F4A69"/>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C06D9"/>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402B"/>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21D0"/>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74AD0"/>
    <w:rsid w:val="00E800A8"/>
    <w:rsid w:val="00E814EC"/>
    <w:rsid w:val="00E81E2A"/>
    <w:rsid w:val="00E8515C"/>
    <w:rsid w:val="00EA4838"/>
    <w:rsid w:val="00EA4886"/>
    <w:rsid w:val="00EB3119"/>
    <w:rsid w:val="00EB3529"/>
    <w:rsid w:val="00EB5E2E"/>
    <w:rsid w:val="00EC26D0"/>
    <w:rsid w:val="00EC4751"/>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924AD"/>
    <w:rsid w:val="00FA4057"/>
    <w:rsid w:val="00FA5554"/>
    <w:rsid w:val="00FC629F"/>
    <w:rsid w:val="00FD0B1B"/>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EDDC5C04-3D81-42E5-82A0-CB54EB88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473</Words>
  <Characters>2701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